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A3CB5" w14:textId="77777777" w:rsidR="00635EE5" w:rsidRDefault="00635EE5" w:rsidP="0063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MARTHAN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0C27D315" w14:textId="77777777" w:rsidR="00635EE5" w:rsidRDefault="00635EE5" w:rsidP="0063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6ED9929C" w14:textId="77777777" w:rsidR="00635EE5" w:rsidRDefault="00635EE5" w:rsidP="00635EE5">
      <w:pPr>
        <w:pStyle w:val="NoSpacing"/>
        <w:rPr>
          <w:rFonts w:cs="Times New Roman"/>
          <w:szCs w:val="24"/>
        </w:rPr>
      </w:pPr>
    </w:p>
    <w:p w14:paraId="2BDA5D8A" w14:textId="77777777" w:rsidR="00635EE5" w:rsidRDefault="00635EE5" w:rsidP="00635EE5">
      <w:pPr>
        <w:pStyle w:val="NoSpacing"/>
        <w:rPr>
          <w:rFonts w:cs="Times New Roman"/>
          <w:szCs w:val="24"/>
        </w:rPr>
      </w:pPr>
    </w:p>
    <w:p w14:paraId="73433C24" w14:textId="77777777" w:rsidR="00635EE5" w:rsidRDefault="00635EE5" w:rsidP="0063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Dec.1438</w:t>
      </w:r>
      <w:r>
        <w:rPr>
          <w:rFonts w:cs="Times New Roman"/>
          <w:szCs w:val="24"/>
        </w:rPr>
        <w:tab/>
        <w:t xml:space="preserve">He was one of those to whom William Martyn of London, </w:t>
      </w:r>
      <w:proofErr w:type="spellStart"/>
      <w:r>
        <w:rPr>
          <w:rFonts w:cs="Times New Roman"/>
          <w:szCs w:val="24"/>
        </w:rPr>
        <w:t>stockfishmonger</w:t>
      </w:r>
      <w:proofErr w:type="spellEnd"/>
      <w:r>
        <w:rPr>
          <w:rFonts w:cs="Times New Roman"/>
          <w:szCs w:val="24"/>
        </w:rPr>
        <w:t>(q.v.),</w:t>
      </w:r>
    </w:p>
    <w:p w14:paraId="75671614" w14:textId="77777777" w:rsidR="00635EE5" w:rsidRDefault="00635EE5" w:rsidP="0063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gifted his goods and chattels.</w:t>
      </w:r>
    </w:p>
    <w:p w14:paraId="0EC6F7C7" w14:textId="77777777" w:rsidR="00635EE5" w:rsidRDefault="00635EE5" w:rsidP="00635EE5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</w:t>
      </w:r>
      <w:r>
        <w:rPr>
          <w:rFonts w:cs="Times New Roman"/>
          <w:szCs w:val="24"/>
        </w:rPr>
        <w:t>.162)</w:t>
      </w:r>
    </w:p>
    <w:p w14:paraId="021C402C" w14:textId="77777777" w:rsidR="00635EE5" w:rsidRDefault="00635EE5" w:rsidP="00635EE5">
      <w:pPr>
        <w:pStyle w:val="NoSpacing"/>
        <w:rPr>
          <w:rFonts w:cs="Times New Roman"/>
          <w:szCs w:val="24"/>
        </w:rPr>
      </w:pPr>
    </w:p>
    <w:p w14:paraId="10D69847" w14:textId="77777777" w:rsidR="00635EE5" w:rsidRDefault="00635EE5" w:rsidP="00635EE5">
      <w:pPr>
        <w:pStyle w:val="NoSpacing"/>
        <w:rPr>
          <w:rFonts w:cs="Times New Roman"/>
          <w:szCs w:val="24"/>
        </w:rPr>
      </w:pPr>
    </w:p>
    <w:p w14:paraId="139C896E" w14:textId="77777777" w:rsidR="00635EE5" w:rsidRDefault="00635EE5" w:rsidP="00635E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August 2023</w:t>
      </w:r>
    </w:p>
    <w:p w14:paraId="5CCD56E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DE955" w14:textId="77777777" w:rsidR="00635EE5" w:rsidRDefault="00635EE5" w:rsidP="009139A6">
      <w:r>
        <w:separator/>
      </w:r>
    </w:p>
  </w:endnote>
  <w:endnote w:type="continuationSeparator" w:id="0">
    <w:p w14:paraId="7B549F9D" w14:textId="77777777" w:rsidR="00635EE5" w:rsidRDefault="00635E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ED4E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0A2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1382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AD845" w14:textId="77777777" w:rsidR="00635EE5" w:rsidRDefault="00635EE5" w:rsidP="009139A6">
      <w:r>
        <w:separator/>
      </w:r>
    </w:p>
  </w:footnote>
  <w:footnote w:type="continuationSeparator" w:id="0">
    <w:p w14:paraId="2565C765" w14:textId="77777777" w:rsidR="00635EE5" w:rsidRDefault="00635E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51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31F1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B229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EE5"/>
    <w:rsid w:val="000666E0"/>
    <w:rsid w:val="002510B7"/>
    <w:rsid w:val="005C130B"/>
    <w:rsid w:val="00635EE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CD413"/>
  <w15:chartTrackingRefBased/>
  <w15:docId w15:val="{92ACB5C2-2C58-4C2C-9104-EAC30112E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2023-08-11T11:21:00Z</dcterms:created>
  <dcterms:modified xsi:type="dcterms:W3CDTF">2023-08-11T11:22:00Z</dcterms:modified>
</cp:coreProperties>
</file>